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DA40" w14:textId="77777777" w:rsidR="00060FB3" w:rsidRDefault="00060FB3" w:rsidP="00060F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STILE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E3D9454" w14:textId="77777777" w:rsidR="00060FB3" w:rsidRDefault="00060FB3" w:rsidP="00060F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03482" w14:textId="77777777" w:rsidR="00060FB3" w:rsidRDefault="00060FB3" w:rsidP="00060F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9B187A" w14:textId="77777777" w:rsidR="00060FB3" w:rsidRDefault="00060FB3" w:rsidP="00060F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Chippenham,</w:t>
      </w:r>
    </w:p>
    <w:p w14:paraId="7B06AB1A" w14:textId="77777777" w:rsidR="00060FB3" w:rsidRDefault="00060FB3" w:rsidP="00060F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9DEF9C8" w14:textId="77777777" w:rsidR="00060FB3" w:rsidRDefault="00060FB3" w:rsidP="00060FB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2158E2" w14:textId="77777777" w:rsidR="00060FB3" w:rsidRDefault="00060FB3" w:rsidP="00060FB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p.3)</w:t>
      </w:r>
    </w:p>
    <w:p w14:paraId="3C5B86CE" w14:textId="77777777" w:rsidR="00060FB3" w:rsidRDefault="00060FB3" w:rsidP="00060FB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E4F693A" w14:textId="77777777" w:rsidR="00060FB3" w:rsidRDefault="00060FB3" w:rsidP="00060FB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334C5BA" w14:textId="533A5750" w:rsidR="00BA00AB" w:rsidRPr="00B75E17" w:rsidRDefault="00060FB3" w:rsidP="009139A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June 2021</w:t>
      </w:r>
    </w:p>
    <w:sectPr w:rsidR="00BA00AB" w:rsidRPr="00B75E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F3480" w14:textId="77777777" w:rsidR="00060FB3" w:rsidRDefault="00060FB3" w:rsidP="009139A6">
      <w:r>
        <w:separator/>
      </w:r>
    </w:p>
  </w:endnote>
  <w:endnote w:type="continuationSeparator" w:id="0">
    <w:p w14:paraId="5BEF072F" w14:textId="77777777" w:rsidR="00060FB3" w:rsidRDefault="00060F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7A4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D1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C2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24011" w14:textId="77777777" w:rsidR="00060FB3" w:rsidRDefault="00060FB3" w:rsidP="009139A6">
      <w:r>
        <w:separator/>
      </w:r>
    </w:p>
  </w:footnote>
  <w:footnote w:type="continuationSeparator" w:id="0">
    <w:p w14:paraId="13026968" w14:textId="77777777" w:rsidR="00060FB3" w:rsidRDefault="00060F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148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25F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B3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FB3"/>
    <w:rsid w:val="00060FB3"/>
    <w:rsid w:val="000666E0"/>
    <w:rsid w:val="002510B7"/>
    <w:rsid w:val="005C130B"/>
    <w:rsid w:val="00826F5C"/>
    <w:rsid w:val="009139A6"/>
    <w:rsid w:val="009448BB"/>
    <w:rsid w:val="00A3176C"/>
    <w:rsid w:val="00AE65F8"/>
    <w:rsid w:val="00B75E17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7EE77"/>
  <w15:chartTrackingRefBased/>
  <w15:docId w15:val="{401CB72A-9FE1-4CCE-89C8-E9870AA0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2021-06-06T11:30:00Z</dcterms:created>
  <dcterms:modified xsi:type="dcterms:W3CDTF">2021-06-06T11:31:00Z</dcterms:modified>
</cp:coreProperties>
</file>